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50D" w:rsidRPr="00C1350D" w:rsidRDefault="00C1350D" w:rsidP="00C135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350D">
        <w:rPr>
          <w:rFonts w:ascii="Times New Roman" w:hAnsi="Times New Roman" w:cs="Times New Roman"/>
          <w:sz w:val="24"/>
          <w:szCs w:val="24"/>
          <w:u w:val="single"/>
        </w:rPr>
        <w:t>Robert MARTEN</w:t>
      </w:r>
      <w:r w:rsidRPr="00C1350D">
        <w:rPr>
          <w:rFonts w:ascii="Times New Roman" w:hAnsi="Times New Roman" w:cs="Times New Roman"/>
          <w:sz w:val="24"/>
          <w:szCs w:val="24"/>
        </w:rPr>
        <w:t xml:space="preserve">      (fl.1507-8)</w:t>
      </w:r>
    </w:p>
    <w:p w:rsidR="00C1350D" w:rsidRPr="00C1350D" w:rsidRDefault="00C1350D" w:rsidP="00C135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350D">
        <w:rPr>
          <w:rFonts w:ascii="Times New Roman" w:hAnsi="Times New Roman" w:cs="Times New Roman"/>
          <w:sz w:val="24"/>
          <w:szCs w:val="24"/>
        </w:rPr>
        <w:t>of Kent. Waxchandler.</w:t>
      </w:r>
    </w:p>
    <w:p w:rsidR="00C1350D" w:rsidRPr="00C1350D" w:rsidRDefault="00C1350D" w:rsidP="00C135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350D" w:rsidRPr="00C1350D" w:rsidRDefault="00C1350D" w:rsidP="00C135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350D" w:rsidRPr="00C1350D" w:rsidRDefault="00C1350D" w:rsidP="00C135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350D">
        <w:rPr>
          <w:rFonts w:ascii="Times New Roman" w:hAnsi="Times New Roman" w:cs="Times New Roman"/>
          <w:sz w:val="24"/>
          <w:szCs w:val="24"/>
        </w:rPr>
        <w:t xml:space="preserve">         1507-8</w:t>
      </w:r>
      <w:r w:rsidRPr="00C1350D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C1350D" w:rsidRPr="00C1350D" w:rsidRDefault="00C1350D" w:rsidP="00C135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350D" w:rsidRPr="00C1350D" w:rsidRDefault="00C1350D" w:rsidP="00C1350D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1350D" w:rsidRPr="00C1350D" w:rsidRDefault="00C1350D" w:rsidP="00C135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350D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50D" w:rsidRDefault="00C1350D" w:rsidP="00564E3C">
      <w:pPr>
        <w:spacing w:after="0" w:line="240" w:lineRule="auto"/>
      </w:pPr>
      <w:r>
        <w:separator/>
      </w:r>
    </w:p>
  </w:endnote>
  <w:endnote w:type="continuationSeparator" w:id="0">
    <w:p w:rsidR="00C1350D" w:rsidRDefault="00C135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1350D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50D" w:rsidRDefault="00C1350D" w:rsidP="00564E3C">
      <w:pPr>
        <w:spacing w:after="0" w:line="240" w:lineRule="auto"/>
      </w:pPr>
      <w:r>
        <w:separator/>
      </w:r>
    </w:p>
  </w:footnote>
  <w:footnote w:type="continuationSeparator" w:id="0">
    <w:p w:rsidR="00C1350D" w:rsidRDefault="00C135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50D"/>
    <w:rsid w:val="00372DC6"/>
    <w:rsid w:val="00564E3C"/>
    <w:rsid w:val="0064591D"/>
    <w:rsid w:val="00C1350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E121AD-261B-4648-9422-6899C3D2D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2015-11-05T21:39:00Z</dcterms:created>
  <dcterms:modified xsi:type="dcterms:W3CDTF">2015-11-05T21:40:00Z</dcterms:modified>
</cp:coreProperties>
</file>